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0B9809F8" w14:textId="77777777" w:rsidR="008204B9" w:rsidRPr="00774FBA" w:rsidRDefault="008204B9" w:rsidP="008204B9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48E3D15B" w14:textId="64F50850" w:rsidR="00E10EEF" w:rsidRDefault="008204B9" w:rsidP="008204B9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Erforderlich sind mindestens </w:t>
      </w:r>
      <w:r w:rsidR="006C20D9" w:rsidRPr="006C20D9">
        <w:rPr>
          <w:rFonts w:ascii="Helvetica" w:hAnsi="Helvetica" w:cs="Courier New"/>
          <w:sz w:val="20"/>
          <w:szCs w:val="20"/>
        </w:rPr>
        <w:t>3 Referenz</w:t>
      </w:r>
      <w:r w:rsidR="006C20D9">
        <w:rPr>
          <w:rFonts w:ascii="Helvetica" w:hAnsi="Helvetica" w:cs="Courier New"/>
          <w:sz w:val="20"/>
          <w:szCs w:val="20"/>
        </w:rPr>
        <w:t>en</w:t>
      </w:r>
      <w:r w:rsidR="006C20D9" w:rsidRPr="006C20D9">
        <w:rPr>
          <w:rFonts w:ascii="Helvetica" w:hAnsi="Helvetica" w:cs="Courier New"/>
          <w:sz w:val="20"/>
          <w:szCs w:val="20"/>
        </w:rPr>
        <w:t>, im Rahmen derer Konzeption, prototypische Entwicklung und/oder Produktion von webbasierten Anwendungen oder digitalen Erlebnissen</w:t>
      </w:r>
      <w:r w:rsidR="00AA0B60">
        <w:rPr>
          <w:rFonts w:ascii="Helvetica" w:hAnsi="Helvetica" w:cs="Courier New"/>
          <w:sz w:val="20"/>
          <w:szCs w:val="20"/>
        </w:rPr>
        <w:t xml:space="preserve"> erfolgreich umgesetzt wurden</w:t>
      </w:r>
      <w:r w:rsidR="00E10EEF">
        <w:rPr>
          <w:rFonts w:ascii="Helvetica" w:hAnsi="Helvetica" w:cs="Courier New"/>
          <w:sz w:val="20"/>
          <w:szCs w:val="20"/>
        </w:rPr>
        <w:t>.</w:t>
      </w:r>
    </w:p>
    <w:p w14:paraId="62C33707" w14:textId="66E36494" w:rsidR="008204B9" w:rsidRPr="00774FBA" w:rsidRDefault="00E10EEF" w:rsidP="008204B9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>
        <w:rPr>
          <w:rFonts w:ascii="Helvetica" w:hAnsi="Helvetica" w:cs="Courier New"/>
          <w:sz w:val="20"/>
          <w:szCs w:val="20"/>
        </w:rPr>
        <w:t>D</w:t>
      </w:r>
      <w:r w:rsidR="006C20D9" w:rsidRPr="006C20D9">
        <w:rPr>
          <w:rFonts w:ascii="Helvetica" w:hAnsi="Helvetica" w:cs="Courier New"/>
          <w:sz w:val="20"/>
          <w:szCs w:val="20"/>
        </w:rPr>
        <w:t xml:space="preserve">ie Person muss dabei als Creative Producer*in oder in ähnlicher Rolle fungiert haben.  </w:t>
      </w:r>
    </w:p>
    <w:p w14:paraId="330783F2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425D9B21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6EC77ECD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6586605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Bei Angabe einer größeren Anzahl von Referenzen kann dieses Formblatt kopiert und mehrfach eingereicht werden.</w:t>
      </w:r>
    </w:p>
    <w:p w14:paraId="384ECF12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E9F4630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D887C39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EndPr/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EndPr/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795E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795E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EndPr/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EndPr/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795E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795E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EndPr/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EndPr/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795E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795E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67965" w14:textId="77777777" w:rsidR="00795E4D" w:rsidRDefault="00795E4D" w:rsidP="00DD7759">
      <w:r>
        <w:separator/>
      </w:r>
    </w:p>
  </w:endnote>
  <w:endnote w:type="continuationSeparator" w:id="0">
    <w:p w14:paraId="604A7A88" w14:textId="77777777" w:rsidR="00795E4D" w:rsidRDefault="00795E4D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B433A" w14:textId="77777777" w:rsidR="00795E4D" w:rsidRDefault="00795E4D" w:rsidP="00DD7759">
      <w:r>
        <w:separator/>
      </w:r>
    </w:p>
  </w:footnote>
  <w:footnote w:type="continuationSeparator" w:id="0">
    <w:p w14:paraId="36E648B1" w14:textId="77777777" w:rsidR="00795E4D" w:rsidRDefault="00795E4D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ED3"/>
    <w:rsid w:val="0069461C"/>
    <w:rsid w:val="006C20D9"/>
    <w:rsid w:val="006D5637"/>
    <w:rsid w:val="00701199"/>
    <w:rsid w:val="00774FBA"/>
    <w:rsid w:val="007754AF"/>
    <w:rsid w:val="00795E4D"/>
    <w:rsid w:val="007A02EB"/>
    <w:rsid w:val="008204B9"/>
    <w:rsid w:val="0082195D"/>
    <w:rsid w:val="0083330D"/>
    <w:rsid w:val="008B028F"/>
    <w:rsid w:val="009174E5"/>
    <w:rsid w:val="00995CE6"/>
    <w:rsid w:val="00A51BA7"/>
    <w:rsid w:val="00AA0B60"/>
    <w:rsid w:val="00AA2A7C"/>
    <w:rsid w:val="00BB667F"/>
    <w:rsid w:val="00C1638A"/>
    <w:rsid w:val="00C40AC3"/>
    <w:rsid w:val="00C51053"/>
    <w:rsid w:val="00C84307"/>
    <w:rsid w:val="00C90BCA"/>
    <w:rsid w:val="00CC26BD"/>
    <w:rsid w:val="00D05E8A"/>
    <w:rsid w:val="00D27AE1"/>
    <w:rsid w:val="00D32A86"/>
    <w:rsid w:val="00D80BDE"/>
    <w:rsid w:val="00DD7759"/>
    <w:rsid w:val="00E10EEF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441BDA"/>
    <w:rsid w:val="007A02EB"/>
    <w:rsid w:val="00BD0652"/>
    <w:rsid w:val="00D27AE1"/>
    <w:rsid w:val="00E6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0652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Media Production</Unit>
    <Leistungsbeschreibung xmlns="76c4e5b6-54ee-4370-b051-e2ccac5262a8">RBX Immersive</Leistungsbeschreibung>
    <Rahmenvertrag xmlns="76c4e5b6-54ee-4370-b051-e2ccac5262a8">Nein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VV_260323_01</Vergabe_x002d_Nr_x002e_>
    <zugeh_x00f6_rigesBKMJahr xmlns="76c4e5b6-54ee-4370-b051-e2ccac5262a8">
      <Value>2026</Value>
    </zugeh_x00f6_rigesBKMJahr>
    <Vergabeart xmlns="76c4e5b6-54ee-4370-b051-e2ccac5262a8">Verhandlungsvergabe</Vergabeart>
  </documentManagement>
</p:properties>
</file>

<file path=customXml/itemProps1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3</Pages>
  <Words>377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6</cp:revision>
  <dcterms:created xsi:type="dcterms:W3CDTF">2026-02-12T14:41:00Z</dcterms:created>
  <dcterms:modified xsi:type="dcterms:W3CDTF">2026-03-23T13:46:00Z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